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AA2" w:rsidRDefault="005F4AA2" w:rsidP="005F4A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SKOT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5F4AA2" w:rsidRDefault="005F4AA2" w:rsidP="005F4A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Hockering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Norfolk. Husbandman.</w:t>
      </w:r>
    </w:p>
    <w:p w:rsidR="005F4AA2" w:rsidRDefault="005F4AA2" w:rsidP="005F4A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4AA2" w:rsidRDefault="005F4AA2" w:rsidP="005F4A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4AA2" w:rsidRDefault="005F4AA2" w:rsidP="005F4A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Isabel Morley, Lady Morley(q.v.), brought a plaint of debt against him,</w:t>
      </w:r>
    </w:p>
    <w:p w:rsidR="005F4AA2" w:rsidRDefault="005F4AA2" w:rsidP="005F4A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Mastryk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Bawburgh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Donston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:rsidR="005F4AA2" w:rsidRDefault="005F4AA2" w:rsidP="005F4A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Mattishall(q.v.).</w:t>
      </w:r>
    </w:p>
    <w:p w:rsidR="005F4AA2" w:rsidRDefault="005F4AA2" w:rsidP="005F4A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4AA2" w:rsidRDefault="005F4AA2" w:rsidP="005F4AA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E71FC3" w:rsidRDefault="005F4AA2" w:rsidP="005F4AA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January 2016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AA2" w:rsidRDefault="005F4AA2" w:rsidP="00E71FC3">
      <w:pPr>
        <w:spacing w:after="0" w:line="240" w:lineRule="auto"/>
      </w:pPr>
      <w:r>
        <w:separator/>
      </w:r>
    </w:p>
  </w:endnote>
  <w:endnote w:type="continuationSeparator" w:id="0">
    <w:p w:rsidR="005F4AA2" w:rsidRDefault="005F4A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AA2" w:rsidRDefault="005F4AA2" w:rsidP="00E71FC3">
      <w:pPr>
        <w:spacing w:after="0" w:line="240" w:lineRule="auto"/>
      </w:pPr>
      <w:r>
        <w:separator/>
      </w:r>
    </w:p>
  </w:footnote>
  <w:footnote w:type="continuationSeparator" w:id="0">
    <w:p w:rsidR="005F4AA2" w:rsidRDefault="005F4A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AA2"/>
    <w:rsid w:val="005F4AA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32E0A7-A8F0-4561-A5C5-B66AECED9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F4A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2016-03-07T22:17:00Z</dcterms:created>
  <dcterms:modified xsi:type="dcterms:W3CDTF">2016-03-07T22:18:00Z</dcterms:modified>
</cp:coreProperties>
</file>